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0F" w:rsidRDefault="0048740F" w:rsidP="0034013D"/>
    <w:p w:rsidR="0048740F" w:rsidRDefault="0048740F" w:rsidP="0034013D"/>
    <w:p w:rsidR="0048740F" w:rsidRPr="0034013D" w:rsidRDefault="0048740F" w:rsidP="00340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4013D">
        <w:rPr>
          <w:rFonts w:ascii="Times New Roman" w:hAnsi="Times New Roman" w:cs="Times New Roman"/>
          <w:b/>
          <w:bCs/>
          <w:sz w:val="32"/>
          <w:szCs w:val="32"/>
          <w:lang w:val="uk-UA"/>
        </w:rPr>
        <w:t>ІНФОРМАЦІЯ</w:t>
      </w:r>
    </w:p>
    <w:p w:rsidR="0048740F" w:rsidRPr="0034013D" w:rsidRDefault="0048740F" w:rsidP="00340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результати діяльності інституту громадянського суспільства</w:t>
      </w:r>
    </w:p>
    <w:p w:rsidR="0048740F" w:rsidRPr="0034013D" w:rsidRDefault="0048740F" w:rsidP="003401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протягом 201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7 - 2018</w:t>
      </w:r>
      <w:r w:rsidRPr="0034013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років</w:t>
      </w:r>
    </w:p>
    <w:p w:rsidR="0048740F" w:rsidRPr="0034013D" w:rsidRDefault="0048740F" w:rsidP="00812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40F" w:rsidRPr="0034013D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sz w:val="28"/>
          <w:szCs w:val="28"/>
          <w:lang w:val="uk-UA"/>
        </w:rPr>
        <w:t>Назва ІГС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- Громадська організація «Антонівська хвиля»</w:t>
      </w:r>
    </w:p>
    <w:p w:rsidR="0048740F" w:rsidRPr="0034013D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sz w:val="28"/>
          <w:szCs w:val="28"/>
          <w:lang w:val="uk-UA"/>
        </w:rPr>
        <w:t>Скорочена назва ІГС</w:t>
      </w:r>
      <w:r>
        <w:rPr>
          <w:rFonts w:ascii="Times New Roman" w:hAnsi="Times New Roman" w:cs="Times New Roman"/>
          <w:sz w:val="28"/>
          <w:szCs w:val="28"/>
          <w:lang w:val="uk-UA"/>
        </w:rPr>
        <w:t>- ГО «Антонівська хвиля»</w:t>
      </w:r>
    </w:p>
    <w:p w:rsidR="0048740F" w:rsidRPr="00C34386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4386">
        <w:rPr>
          <w:rFonts w:ascii="Times New Roman" w:hAnsi="Times New Roman" w:cs="Times New Roman"/>
          <w:sz w:val="28"/>
          <w:szCs w:val="28"/>
          <w:lang w:val="uk-UA"/>
        </w:rPr>
        <w:t xml:space="preserve">Дані про легалізацію ІГС – легалізовано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Реєстраційною службою Дніпровського районного управління юстиції в м.Херсоні №1450970 від 04.12.2015р. </w:t>
      </w:r>
      <w:r w:rsidRPr="00C34386">
        <w:rPr>
          <w:rFonts w:ascii="Times New Roman" w:hAnsi="Times New Roman" w:cs="Times New Roman"/>
          <w:sz w:val="28"/>
          <w:szCs w:val="28"/>
          <w:lang w:val="uk-UA"/>
        </w:rPr>
        <w:t xml:space="preserve">Адреса, контакти – м. Херсон, </w:t>
      </w:r>
      <w:r>
        <w:rPr>
          <w:rFonts w:ascii="Times New Roman" w:hAnsi="Times New Roman" w:cs="Times New Roman"/>
          <w:sz w:val="28"/>
          <w:szCs w:val="28"/>
          <w:lang w:val="uk-UA"/>
        </w:rPr>
        <w:t>смт.Антонівка, вул. Дніпровська, 50   тел.095 3026599</w:t>
      </w:r>
      <w:r w:rsidRPr="00C343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740F" w:rsidRPr="0034013D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sz w:val="28"/>
          <w:szCs w:val="28"/>
          <w:lang w:val="uk-UA"/>
        </w:rPr>
        <w:t>Мета та напрями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Метою діяльності організації є задоволення та захист законних правових, економічних, соціальних, творчих, наукових, культурних інтересів своїх членів; сприяння розв’язанню соціально-економічних проблем; розвитку творчої активності й самостійності громадян, їх участі в управлінні державними та громадськими справами; виховання національної гідності, єдності та об’єднання своїх членів та інших осіб, які звертаються до Організації; сприяння розширенню співробітництва у сфері охорони та захисту екології та природних ресурсів області.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8740F" w:rsidRPr="0034013D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sz w:val="28"/>
          <w:szCs w:val="28"/>
          <w:lang w:val="uk-UA"/>
        </w:rPr>
        <w:t>Досвід роботи в консультативно-дорадчих органів при ОВВ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немає.</w:t>
      </w:r>
    </w:p>
    <w:p w:rsidR="0048740F" w:rsidRPr="0034013D" w:rsidRDefault="0048740F" w:rsidP="003401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13D">
        <w:rPr>
          <w:rFonts w:ascii="Times New Roman" w:hAnsi="Times New Roman" w:cs="Times New Roman"/>
          <w:sz w:val="28"/>
          <w:szCs w:val="28"/>
          <w:lang w:val="uk-UA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p w:rsidR="0048740F" w:rsidRDefault="0048740F" w:rsidP="0034013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804"/>
        <w:gridCol w:w="1978"/>
      </w:tblGrid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Взяли участь в якості третьої особи в судових справах щодо самовільного захоплення та забудови прибережної смуги і водної акваторії р.Дніпра в смт.Антонівка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2017-2018рр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Ініціювали роботу з захисту лісових  насаджень та насадження саджанців сосни на території Антонівського лісгоспу, їх поливу 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 2017-квітень 2018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Організовували розчистку та прибирання прибережних смуг в Антонівці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2017-2018рр.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Виступали координаторами та взяли участь у Всеукраїнських акціях «Зробимо Україну чистою» та «Дерева миру»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2017р.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  <w:rPr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Обладнали місце відпочинку в прибережній смузі спортивним та дитячим майданчиками для проведення дозвілля мешканців Антонівки та м.Херсона 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2017р.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Були організаторами та взяли участь в проведенні благодійного концерту 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2018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Здійснювали випуск інформаційного випуска «Голос громади»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48740F" w:rsidRPr="00E20ACC">
        <w:tc>
          <w:tcPr>
            <w:tcW w:w="846" w:type="dxa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6804" w:type="dxa"/>
          </w:tcPr>
          <w:p w:rsidR="0048740F" w:rsidRPr="00E20ACC" w:rsidRDefault="0048740F" w:rsidP="00E20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Приймали участь в сесійних засіданнях Антонівської селищної ради у якості представників громади</w:t>
            </w:r>
          </w:p>
        </w:tc>
        <w:tc>
          <w:tcPr>
            <w:tcW w:w="1978" w:type="dxa"/>
            <w:vAlign w:val="center"/>
          </w:tcPr>
          <w:p w:rsidR="0048740F" w:rsidRPr="00E20ACC" w:rsidRDefault="0048740F" w:rsidP="00E20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A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2017-2018рр.</w:t>
            </w:r>
          </w:p>
        </w:tc>
      </w:tr>
    </w:tbl>
    <w:p w:rsidR="0048740F" w:rsidRDefault="0048740F" w:rsidP="0034013D"/>
    <w:p w:rsidR="0048740F" w:rsidRPr="00A35A54" w:rsidRDefault="0048740F" w:rsidP="00E22EC2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 «Антонівська хвиля»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>Г.М.Зарудня</w:t>
      </w:r>
    </w:p>
    <w:sectPr w:rsidR="0048740F" w:rsidRPr="00A35A54" w:rsidSect="0034013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13D"/>
    <w:rsid w:val="000D6404"/>
    <w:rsid w:val="00110451"/>
    <w:rsid w:val="001774DC"/>
    <w:rsid w:val="00256B22"/>
    <w:rsid w:val="0034013D"/>
    <w:rsid w:val="00422064"/>
    <w:rsid w:val="0048740F"/>
    <w:rsid w:val="004E503E"/>
    <w:rsid w:val="0081201B"/>
    <w:rsid w:val="0092091F"/>
    <w:rsid w:val="009845E1"/>
    <w:rsid w:val="00A35A54"/>
    <w:rsid w:val="00A61C26"/>
    <w:rsid w:val="00A738EF"/>
    <w:rsid w:val="00AE6966"/>
    <w:rsid w:val="00C34386"/>
    <w:rsid w:val="00D95BC2"/>
    <w:rsid w:val="00E20ACC"/>
    <w:rsid w:val="00E22EC2"/>
    <w:rsid w:val="00E46B85"/>
    <w:rsid w:val="00F3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13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013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329</Words>
  <Characters>1876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User</cp:lastModifiedBy>
  <cp:revision>7</cp:revision>
  <dcterms:created xsi:type="dcterms:W3CDTF">2018-05-15T18:45:00Z</dcterms:created>
  <dcterms:modified xsi:type="dcterms:W3CDTF">2018-05-16T06:06:00Z</dcterms:modified>
</cp:coreProperties>
</file>